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6FF08" w14:textId="77777777" w:rsidR="00C30AD2" w:rsidRDefault="00C30AD2" w:rsidP="00C30A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JOOE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B8293A6" w14:textId="77777777" w:rsidR="00C30AD2" w:rsidRDefault="00C30AD2" w:rsidP="00C30A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Weston, Somerset. Husbandman.</w:t>
      </w:r>
    </w:p>
    <w:p w14:paraId="4B67148E" w14:textId="77777777" w:rsidR="00C30AD2" w:rsidRDefault="00C30AD2" w:rsidP="00C30AD2">
      <w:pPr>
        <w:rPr>
          <w:rFonts w:ascii="Times New Roman" w:hAnsi="Times New Roman" w:cs="Times New Roman"/>
        </w:rPr>
      </w:pPr>
    </w:p>
    <w:p w14:paraId="4C8C6FD7" w14:textId="77777777" w:rsidR="00C30AD2" w:rsidRDefault="00C30AD2" w:rsidP="00C30AD2">
      <w:pPr>
        <w:rPr>
          <w:rFonts w:ascii="Times New Roman" w:hAnsi="Times New Roman" w:cs="Times New Roman"/>
        </w:rPr>
      </w:pPr>
    </w:p>
    <w:p w14:paraId="42AB664B" w14:textId="77777777" w:rsidR="00C30AD2" w:rsidRDefault="00C30AD2" w:rsidP="00C30A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Smyth(q.v.) brought a plaint of debt against him and John Usman of</w:t>
      </w:r>
    </w:p>
    <w:p w14:paraId="44802742" w14:textId="77777777" w:rsidR="00C30AD2" w:rsidRDefault="00C30AD2" w:rsidP="00C30A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Middlezoy</w:t>
      </w:r>
      <w:proofErr w:type="spellEnd"/>
      <w:r>
        <w:rPr>
          <w:rFonts w:ascii="Times New Roman" w:hAnsi="Times New Roman" w:cs="Times New Roman"/>
        </w:rPr>
        <w:t>(q.v.).</w:t>
      </w:r>
    </w:p>
    <w:p w14:paraId="036EEAEB" w14:textId="77777777" w:rsidR="00C30AD2" w:rsidRDefault="00C30AD2" w:rsidP="00C30A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136E7FA" w14:textId="77777777" w:rsidR="00C30AD2" w:rsidRDefault="00C30AD2" w:rsidP="00C30AD2">
      <w:pPr>
        <w:rPr>
          <w:rFonts w:ascii="Times New Roman" w:hAnsi="Times New Roman" w:cs="Times New Roman"/>
        </w:rPr>
      </w:pPr>
    </w:p>
    <w:p w14:paraId="426E3AE9" w14:textId="77777777" w:rsidR="00C30AD2" w:rsidRDefault="00C30AD2" w:rsidP="00C30AD2">
      <w:pPr>
        <w:rPr>
          <w:rFonts w:ascii="Times New Roman" w:hAnsi="Times New Roman" w:cs="Times New Roman"/>
        </w:rPr>
      </w:pPr>
    </w:p>
    <w:p w14:paraId="19D6D55D" w14:textId="77777777" w:rsidR="00C30AD2" w:rsidRDefault="00C30AD2" w:rsidP="00C30A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2019</w:t>
      </w:r>
    </w:p>
    <w:p w14:paraId="5CB8DDAF" w14:textId="77777777" w:rsidR="006B2F86" w:rsidRPr="00E71FC3" w:rsidRDefault="00C30AD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73264" w14:textId="77777777" w:rsidR="00C30AD2" w:rsidRDefault="00C30AD2" w:rsidP="00E71FC3">
      <w:r>
        <w:separator/>
      </w:r>
    </w:p>
  </w:endnote>
  <w:endnote w:type="continuationSeparator" w:id="0">
    <w:p w14:paraId="6071794A" w14:textId="77777777" w:rsidR="00C30AD2" w:rsidRDefault="00C30AD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CFF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D5C0A" w14:textId="77777777" w:rsidR="00C30AD2" w:rsidRDefault="00C30AD2" w:rsidP="00E71FC3">
      <w:r>
        <w:separator/>
      </w:r>
    </w:p>
  </w:footnote>
  <w:footnote w:type="continuationSeparator" w:id="0">
    <w:p w14:paraId="4AD24CA6" w14:textId="77777777" w:rsidR="00C30AD2" w:rsidRDefault="00C30AD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D2"/>
    <w:rsid w:val="001A7C09"/>
    <w:rsid w:val="00577BD5"/>
    <w:rsid w:val="00656CBA"/>
    <w:rsid w:val="006A1F77"/>
    <w:rsid w:val="00733BE7"/>
    <w:rsid w:val="00AB52E8"/>
    <w:rsid w:val="00B16D3F"/>
    <w:rsid w:val="00BB41AC"/>
    <w:rsid w:val="00C30AD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DB1B5"/>
  <w15:chartTrackingRefBased/>
  <w15:docId w15:val="{31D1AD50-B10B-47F3-B77B-A2C113E6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0AD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30A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2019-01-16T19:12:00Z</dcterms:created>
  <dcterms:modified xsi:type="dcterms:W3CDTF">2019-01-16T19:13:00Z</dcterms:modified>
</cp:coreProperties>
</file>